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FB0" w:rsidRDefault="00BC2FB0" w:rsidP="00142E54">
      <w:pPr>
        <w:pStyle w:val="NoSpacing"/>
        <w:shd w:val="clear" w:color="auto" w:fill="00FF00"/>
        <w:jc w:val="center"/>
        <w:rPr>
          <w:rFonts w:ascii="Times New Roman" w:hAnsi="Times New Roman"/>
          <w:b/>
          <w:sz w:val="24"/>
        </w:rPr>
      </w:pPr>
      <w:r w:rsidRPr="00615D0E">
        <w:rPr>
          <w:rFonts w:ascii="Times New Roman" w:hAnsi="Times New Roman"/>
          <w:b/>
          <w:sz w:val="24"/>
        </w:rPr>
        <w:t>UZUNLUKLARI ÖLÇME KONU TESTİ</w:t>
      </w:r>
    </w:p>
    <w:p w:rsidR="00BC2FB0" w:rsidRDefault="00BC2FB0" w:rsidP="00615D0E"/>
    <w:p w:rsidR="00BC2FB0" w:rsidRDefault="00BC2FB0" w:rsidP="00615D0E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  <w:sectPr w:rsidR="00BC2FB0" w:rsidSect="001E0552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BC2FB0" w:rsidRDefault="00BC2FB0" w:rsidP="00615D0E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rect id="Dikdörtgen 2" o:spid="_x0000_s1026" style="position:absolute;left:0;text-align:left;margin-left:67.9pt;margin-top:3.85pt;width:63.75pt;height:67.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" fillcolor="#d8d8d8" strokeweight="1pt"/>
        </w:pict>
      </w:r>
      <w:r>
        <w:rPr>
          <w:rFonts w:ascii="Times New Roman" w:hAnsi="Times New Roman"/>
          <w:b/>
          <w:sz w:val="24"/>
        </w:rPr>
        <w:t xml:space="preserve">   </w:t>
      </w: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48 cm</w:t>
      </w: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</w:t>
      </w:r>
    </w:p>
    <w:p w:rsidR="00BC2FB0" w:rsidRDefault="00BC2FB0" w:rsidP="00A80D65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Bir kenar uzunluğu 48 cm olan karenin çevre uzunluğu kaç cm’dir?</w:t>
      </w:r>
    </w:p>
    <w:p w:rsidR="00BC2FB0" w:rsidRDefault="00BC2FB0" w:rsidP="00A80D65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7" o:spid="_x0000_s1027" type="#_x0000_t61" style="position:absolute;left:0;text-align:left;margin-left:235.15pt;margin-top:14.65pt;width:78.75pt;height:31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" adj="25431,-3471" fillcolor="window" strokecolor="windowText" strokeweight="1pt">
            <v:textbox>
              <w:txbxContent>
                <w:p w:rsidR="00BC2FB0" w:rsidRPr="005C33D1" w:rsidRDefault="00BC2FB0" w:rsidP="005C33D1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C33D1">
                    <w:rPr>
                      <w:rFonts w:ascii="Times New Roman" w:hAnsi="Times New Roman"/>
                      <w:b/>
                      <w:sz w:val="28"/>
                    </w:rPr>
                    <w:t>litre</w:t>
                  </w:r>
                </w:p>
              </w:txbxContent>
            </v:textbox>
          </v:shape>
        </w:pict>
      </w:r>
    </w:p>
    <w:p w:rsidR="00BC2FB0" w:rsidRPr="00A80D65" w:rsidRDefault="00BC2FB0" w:rsidP="00A80D65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172          b) 182           c) 192</w:t>
      </w: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A80D65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8" type="#_x0000_t75" alt="present simple vs cont" style="position:absolute;left:0;text-align:left;margin-left:154.9pt;margin-top:253.9pt;width:44.25pt;height:137.25pt;z-index:-251663360;visibility:visible;mso-position-horizontal-relative:margin;mso-position-vertical-relative:margin" wrapcoords="-366 0 -366 21482 21600 21482 21600 0 -366 0">
            <v:imagedata r:id="rId5" o:title="" croptop="4287f" cropbottom="45568f" cropleft="34217f" cropright="22738f"/>
            <w10:wrap type="through" anchorx="margin" anchory="margin"/>
          </v:shape>
        </w:pict>
      </w:r>
    </w:p>
    <w:p w:rsidR="00BC2FB0" w:rsidRDefault="00BC2FB0" w:rsidP="009406D3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_x0000_s1029" type="#_x0000_t75" alt="11325512-sch-lerin-schule-elemente" style="position:absolute;left:0;text-align:left;margin-left:121.9pt;margin-top:45.15pt;width:35.6pt;height:91.5pt;z-index:251654144;visibility:visible" wrapcoords="-460 0 -460 21423 21600 21423 21600 0 -460 0">
            <v:imagedata r:id="rId6" o:title=""/>
            <w10:wrap type="through"/>
          </v:shape>
        </w:pict>
      </w:r>
      <w:r w:rsidRPr="00B74A91">
        <w:rPr>
          <w:rFonts w:ascii="Times New Roman" w:hAnsi="Times New Roman"/>
          <w:sz w:val="24"/>
        </w:rPr>
        <w:t xml:space="preserve">Hakan 147 cm, kız   kardeşi  Nesrin                                         108 cm boyundadır. İki kardeşin boyları arasındaki fark kaç cm’dir? </w:t>
      </w:r>
      <w:r w:rsidRPr="00B74A91">
        <w:rPr>
          <w:rFonts w:ascii="Times New Roman" w:hAnsi="Times New Roman"/>
          <w:b/>
          <w:sz w:val="24"/>
        </w:rPr>
        <w:t xml:space="preserve"> </w:t>
      </w:r>
    </w:p>
    <w:p w:rsidR="00BC2FB0" w:rsidRDefault="00BC2FB0" w:rsidP="00B74A9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B74A9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B74A9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B74A9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Pr="00B74A91" w:rsidRDefault="00BC2FB0" w:rsidP="00B74A91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              b) 39             c) 49</w:t>
      </w:r>
    </w:p>
    <w:p w:rsidR="00BC2FB0" w:rsidRDefault="00BC2FB0" w:rsidP="00B74A9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B74A9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B74A9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B74A9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C6227D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Resim 3" o:spid="_x0000_s1030" type="#_x0000_t75" style="position:absolute;left:0;text-align:left;margin-left:16.15pt;margin-top:64.05pt;width:204pt;height:110.25pt;z-index:251655168;visibility:visible" wrapcoords="-79 0 -79 21453 21600 21453 21600 0 -79 0">
            <v:imagedata r:id="rId7" o:title=""/>
            <w10:wrap type="through"/>
          </v:shape>
        </w:pict>
      </w:r>
      <w:r>
        <w:rPr>
          <w:rFonts w:ascii="Times New Roman" w:hAnsi="Times New Roman"/>
          <w:sz w:val="24"/>
        </w:rPr>
        <w:t>Sınıfımızdaki yazı tahtasının uzun kenarı 149 cm, kısa kenarı 103 cm’dir. Yazı tahtasının çevre uzunluğu kaç cm’dir?</w:t>
      </w:r>
    </w:p>
    <w:p w:rsidR="00BC2FB0" w:rsidRDefault="00BC2FB0" w:rsidP="00B74A91">
      <w:pPr>
        <w:pStyle w:val="NoSpacing"/>
        <w:rPr>
          <w:rFonts w:ascii="Times New Roman" w:hAnsi="Times New Roman"/>
          <w:b/>
          <w:sz w:val="24"/>
        </w:rPr>
      </w:pPr>
    </w:p>
    <w:p w:rsidR="00BC2FB0" w:rsidRDefault="00BC2FB0" w:rsidP="005C33D1">
      <w:pPr>
        <w:pStyle w:val="NoSpacing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504             b) 252            c) 452</w:t>
      </w:r>
      <w:r w:rsidRPr="00B74A91">
        <w:rPr>
          <w:rFonts w:ascii="Times New Roman" w:hAnsi="Times New Roman"/>
          <w:b/>
          <w:sz w:val="24"/>
        </w:rPr>
        <w:t xml:space="preserve">     </w:t>
      </w:r>
    </w:p>
    <w:p w:rsidR="00BC2FB0" w:rsidRDefault="00BC2FB0" w:rsidP="005C33D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5C33D1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Dikdörtgen Belirtme Çizgisi 6" o:spid="_x0000_s1031" type="#_x0000_t61" style="position:absolute;left:0;text-align:left;margin-left:-15.35pt;margin-top:17.3pt;width:78.75pt;height:31.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" adj="18643,33557" fillcolor="window" strokecolor="windowText" strokeweight="1pt">
            <v:textbox>
              <w:txbxContent>
                <w:p w:rsidR="00BC2FB0" w:rsidRPr="005C33D1" w:rsidRDefault="00BC2FB0" w:rsidP="005C33D1">
                  <w:pPr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5C33D1">
                    <w:rPr>
                      <w:rFonts w:ascii="Times New Roman" w:hAnsi="Times New Roman"/>
                      <w:b/>
                      <w:sz w:val="28"/>
                    </w:rPr>
                    <w:t>metre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sz w:val="24"/>
        </w:rPr>
        <w:t xml:space="preserve">  </w:t>
      </w:r>
    </w:p>
    <w:p w:rsidR="00BC2FB0" w:rsidRDefault="00BC2FB0" w:rsidP="005C33D1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Dikdörtgen Belirtme Çizgisi 5" o:spid="_x0000_s1032" type="#_x0000_t61" style="position:absolute;left:0;text-align:left;margin-left:73.8pt;margin-top:.55pt;width:82.5pt;height:31.5pt;z-index:251658240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" adj="493,28929" fillcolor="window" strokecolor="windowText" strokeweight="1pt">
            <v:textbox>
              <w:txbxContent>
                <w:p w:rsidR="00BC2FB0" w:rsidRPr="005C33D1" w:rsidRDefault="00BC2FB0" w:rsidP="005C33D1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5C33D1">
                    <w:rPr>
                      <w:rFonts w:ascii="Times New Roman" w:hAnsi="Times New Roman"/>
                      <w:b/>
                      <w:sz w:val="28"/>
                    </w:rPr>
                    <w:t>santimetre</w:t>
                  </w:r>
                </w:p>
              </w:txbxContent>
            </v:textbox>
            <w10:wrap anchorx="margin"/>
          </v:shape>
        </w:pict>
      </w:r>
    </w:p>
    <w:p w:rsidR="00BC2FB0" w:rsidRDefault="00BC2FB0" w:rsidP="005C33D1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Dikdörtgen Belirtme Çizgisi 8" o:spid="_x0000_s1033" type="#_x0000_t61" style="position:absolute;left:0;text-align:left;margin-left:140.65pt;margin-top:111.25pt;width:78.75pt;height:31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" adj="2803,-10157" fillcolor="window" strokecolor="windowText" strokeweight="1pt">
            <v:textbox>
              <w:txbxContent>
                <w:p w:rsidR="00BC2FB0" w:rsidRPr="005C33D1" w:rsidRDefault="00BC2FB0" w:rsidP="005C33D1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5C33D1">
                    <w:rPr>
                      <w:rFonts w:ascii="Times New Roman" w:hAnsi="Times New Roman"/>
                      <w:b/>
                      <w:sz w:val="28"/>
                    </w:rPr>
                    <w:t>gram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" o:spid="_x0000_s1034" type="#_x0000_t75" style="position:absolute;left:0;text-align:left;margin-left:44.65pt;margin-top:19pt;width:153pt;height:136.5pt;z-index:251656192;visibility:visible" wrapcoords="-106 0 -106 21481 21600 21481 21600 0 -106 0">
            <v:imagedata r:id="rId8" o:title=""/>
            <w10:wrap type="through"/>
          </v:shape>
        </w:pict>
      </w:r>
    </w:p>
    <w:p w:rsidR="00BC2FB0" w:rsidRDefault="00BC2FB0" w:rsidP="005C33D1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Uzunluk ölçüleri temel birimini hangi öğrenci doğru söylemiştir?</w:t>
      </w:r>
    </w:p>
    <w:p w:rsidR="00BC2FB0" w:rsidRDefault="00BC2FB0" w:rsidP="005C33D1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Pr="005C33D1" w:rsidRDefault="00BC2FB0" w:rsidP="005C33D1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Bilge         b) Arif           c) Eda</w:t>
      </w:r>
    </w:p>
    <w:p w:rsidR="00BC2FB0" w:rsidRDefault="00BC2FB0" w:rsidP="005C33D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5C33D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5C33D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5C33D1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</w:t>
      </w:r>
    </w:p>
    <w:p w:rsidR="00BC2FB0" w:rsidRPr="006505C8" w:rsidRDefault="00BC2FB0" w:rsidP="006505C8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Resim 1" o:spid="_x0000_s1035" type="#_x0000_t75" style="position:absolute;left:0;text-align:left;margin-left:385.15pt;margin-top:.6pt;width:1in;height:100.5pt;z-index:251661312;visibility:visible;mso-position-horizontal-relative:margin" wrapcoords="-225 0 -225 21439 21600 21439 21600 0 -225 0">
            <v:imagedata r:id="rId9" o:title=""/>
            <w10:wrap type="through" anchorx="margin"/>
          </v:shape>
        </w:pict>
      </w:r>
      <w:r>
        <w:rPr>
          <w:rFonts w:ascii="Times New Roman" w:hAnsi="Times New Roman"/>
          <w:sz w:val="24"/>
        </w:rPr>
        <w:t>2 m 6 cm kumaşın 1 m 20 cm’sini pantolon dikmek için kullanan terzinin elinde kaç cm kumaş kalmıştır?</w:t>
      </w:r>
      <w:r w:rsidRPr="006505C8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BC2FB0" w:rsidRDefault="00BC2FB0" w:rsidP="006505C8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6505C8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6505C8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106            b) 96            c) 86</w:t>
      </w:r>
    </w:p>
    <w:p w:rsidR="00BC2FB0" w:rsidRDefault="00BC2FB0" w:rsidP="006505C8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6505C8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6505C8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6505C8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Pr="006505C8" w:rsidRDefault="00BC2FB0" w:rsidP="006505C8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Pr="004D38F4" w:rsidRDefault="00BC2FB0" w:rsidP="005C33D1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525 m’lik bisiklet parkurun 247 m’sini giden Suna’nın, parkuru bitirmesine ne kadar kalmıştır?</w:t>
      </w:r>
    </w:p>
    <w:p w:rsidR="00BC2FB0" w:rsidRDefault="00BC2FB0" w:rsidP="004D38F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D38F4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 m 8 cm</w:t>
      </w:r>
    </w:p>
    <w:p w:rsidR="00BC2FB0" w:rsidRDefault="00BC2FB0" w:rsidP="004D38F4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m 78 cm</w:t>
      </w:r>
    </w:p>
    <w:p w:rsidR="00BC2FB0" w:rsidRDefault="00BC2FB0" w:rsidP="004D38F4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m 8 cm</w:t>
      </w:r>
    </w:p>
    <w:p w:rsidR="00BC2FB0" w:rsidRDefault="00BC2FB0" w:rsidP="004D38F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D38F4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Default="00BC2FB0" w:rsidP="004D38F4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Pr="004D38F4" w:rsidRDefault="00BC2FB0" w:rsidP="004D38F4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Pr="00FB6F88" w:rsidRDefault="00BC2FB0" w:rsidP="005C33D1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Bir karışı 9 cm olan Yekta, koltuğun enini 17 karış olarak ölçmüştür. Bu koltuğun eni kaç cm’dir?</w:t>
      </w:r>
    </w:p>
    <w:p w:rsidR="00BC2FB0" w:rsidRDefault="00BC2FB0" w:rsidP="00FB6F88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Pr="00FB6F88" w:rsidRDefault="00BC2FB0" w:rsidP="00FB6F88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153           b) 163         c) 173</w:t>
      </w:r>
    </w:p>
    <w:p w:rsidR="00BC2FB0" w:rsidRDefault="00BC2FB0" w:rsidP="00FB6F88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FB6F88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FB6F88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FB6F88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FB6F88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BC2FB0" w:rsidRPr="00FB6F88" w:rsidRDefault="00BC2FB0" w:rsidP="00FB6F88">
      <w:pPr>
        <w:pStyle w:val="NoSpacing"/>
        <w:ind w:left="1080"/>
        <w:rPr>
          <w:rFonts w:ascii="Times New Roman" w:hAnsi="Times New Roman"/>
          <w:b/>
          <w:sz w:val="24"/>
        </w:rPr>
      </w:pPr>
    </w:p>
    <w:p w:rsidR="00BC2FB0" w:rsidRPr="004D14BB" w:rsidRDefault="00BC2FB0" w:rsidP="005C33D1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Uzun kenarı 52 cm, kısa kenarı uzun kenarın yarısından 7 cm eksik olan panonun çevresi kaç cm’dir?</w:t>
      </w:r>
    </w:p>
    <w:p w:rsidR="00BC2FB0" w:rsidRDefault="00BC2FB0" w:rsidP="004D14BB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D14BB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142            b) 71              c) 45</w:t>
      </w:r>
    </w:p>
    <w:p w:rsidR="00BC2FB0" w:rsidRDefault="00BC2FB0" w:rsidP="004D14BB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D14BB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D14BB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D14BB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D14BB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D14BB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Pr="004D14BB" w:rsidRDefault="00BC2FB0" w:rsidP="004D14BB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Pr="00E62BEE" w:rsidRDefault="00BC2FB0" w:rsidP="00E62BEE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Resim 9" o:spid="_x0000_s1036" type="#_x0000_t75" style="position:absolute;left:0;text-align:left;margin-left:134.75pt;margin-top:18pt;width:174.75pt;height:176.25pt;z-index:251662336;visibility:visible;mso-position-horizontal:right" wrapcoords="-93 0 -93 21508 21600 21508 21600 0 -93 0">
            <v:imagedata r:id="rId10" o:title=""/>
            <w10:wrap type="through"/>
          </v:shape>
        </w:pict>
      </w:r>
      <w:r>
        <w:rPr>
          <w:rFonts w:ascii="Times New Roman" w:hAnsi="Times New Roman"/>
          <w:sz w:val="24"/>
        </w:rPr>
        <w:t xml:space="preserve">    </w:t>
      </w:r>
    </w:p>
    <w:p w:rsidR="00BC2FB0" w:rsidRDefault="00BC2FB0" w:rsidP="00E62BEE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Zehra Öğretmenin tahtaya yaptığı işlemin sonucu aşağıdakilerden hangisidir?</w:t>
      </w:r>
    </w:p>
    <w:p w:rsidR="00BC2FB0" w:rsidRDefault="00BC2FB0" w:rsidP="00E62BEE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m 36 cm</w:t>
      </w:r>
    </w:p>
    <w:p w:rsidR="00BC2FB0" w:rsidRDefault="00BC2FB0" w:rsidP="00E62BEE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 m</w:t>
      </w:r>
    </w:p>
    <w:p w:rsidR="00BC2FB0" w:rsidRDefault="00BC2FB0" w:rsidP="00E62BEE">
      <w:pPr>
        <w:pStyle w:val="NoSpacing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 m 36 cm</w:t>
      </w:r>
    </w:p>
    <w:p w:rsidR="00BC2FB0" w:rsidRDefault="00BC2FB0" w:rsidP="00E62BEE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Pr="00E62BEE" w:rsidRDefault="00BC2FB0" w:rsidP="005C33D1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 metre kumaşın çeyreği ile bir tane mendil yapan bir giyim firması, 16 tane mendil yapmak için kaç metre kumaş kullanırlar?</w:t>
      </w:r>
    </w:p>
    <w:p w:rsidR="00BC2FB0" w:rsidRDefault="00BC2FB0" w:rsidP="00E62BEE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Pr="0016613E" w:rsidRDefault="00BC2FB0" w:rsidP="00E62BEE">
      <w:pPr>
        <w:pStyle w:val="NoSpacing"/>
        <w:numPr>
          <w:ilvl w:val="0"/>
          <w:numId w:val="1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4                  b) 3                 c) 2</w:t>
      </w:r>
    </w:p>
    <w:p w:rsidR="00BC2FB0" w:rsidRDefault="00BC2FB0" w:rsidP="0016613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16613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16613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16613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16613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16613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numPr>
          <w:ilvl w:val="0"/>
          <w:numId w:val="2"/>
        </w:numPr>
        <w:tabs>
          <w:tab w:val="left" w:pos="851"/>
        </w:tabs>
        <w:ind w:left="426" w:firstLine="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_x0000_s1037" type="#_x0000_t75" style="position:absolute;left:0;text-align:left;margin-left:380.65pt;margin-top:.55pt;width:1in;height:123pt;z-index:251663360;visibility:visible;mso-position-horizontal-relative:margin" wrapcoords="-225 0 -225 21468 21600 21468 21600 0 -225 0">
            <v:imagedata r:id="rId11" o:title=""/>
            <w10:wrap type="through" anchorx="margin"/>
          </v:shape>
        </w:pict>
      </w:r>
      <w:r w:rsidRPr="00764827">
        <w:rPr>
          <w:rFonts w:ascii="Times New Roman" w:hAnsi="Times New Roman"/>
          <w:sz w:val="24"/>
        </w:rPr>
        <w:t xml:space="preserve">Eninin uzunluğu 5 m olan bir duvarın </w:t>
      </w:r>
      <w:r>
        <w:rPr>
          <w:rFonts w:ascii="Times New Roman" w:hAnsi="Times New Roman"/>
          <w:sz w:val="24"/>
        </w:rPr>
        <w:t>4 m 36 cm’si boyandığına göre, duvarın boyanmasının tamamlanması için kaç cm’sinin daha boyanması gerekmektedir?</w:t>
      </w: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numPr>
          <w:ilvl w:val="0"/>
          <w:numId w:val="13"/>
        </w:numPr>
        <w:tabs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34                b) 54                c) 64</w:t>
      </w: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764827">
      <w:pPr>
        <w:pStyle w:val="NoSpacing"/>
        <w:numPr>
          <w:ilvl w:val="0"/>
          <w:numId w:val="2"/>
        </w:numPr>
        <w:tabs>
          <w:tab w:val="left" w:pos="851"/>
        </w:tabs>
        <w:ind w:left="426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verilen uzunluk ölçülerinden hangisi daha kısadır?</w:t>
      </w:r>
    </w:p>
    <w:p w:rsidR="00BC2FB0" w:rsidRDefault="00BC2FB0" w:rsidP="00142E54">
      <w:pPr>
        <w:pStyle w:val="NoSpacing"/>
        <w:tabs>
          <w:tab w:val="left" w:pos="851"/>
        </w:tabs>
        <w:ind w:left="426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numPr>
          <w:ilvl w:val="0"/>
          <w:numId w:val="14"/>
        </w:numPr>
        <w:tabs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m 2 cm</w:t>
      </w:r>
    </w:p>
    <w:p w:rsidR="00BC2FB0" w:rsidRDefault="00BC2FB0" w:rsidP="00142E54">
      <w:pPr>
        <w:pStyle w:val="NoSpacing"/>
        <w:numPr>
          <w:ilvl w:val="0"/>
          <w:numId w:val="14"/>
        </w:numPr>
        <w:tabs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89 cm</w:t>
      </w:r>
    </w:p>
    <w:p w:rsidR="00BC2FB0" w:rsidRDefault="00BC2FB0" w:rsidP="00142E54">
      <w:pPr>
        <w:pStyle w:val="NoSpacing"/>
        <w:numPr>
          <w:ilvl w:val="0"/>
          <w:numId w:val="14"/>
        </w:numPr>
        <w:tabs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m 20 cm</w:t>
      </w:r>
    </w:p>
    <w:p w:rsidR="00BC2FB0" w:rsidRDefault="00BC2FB0" w:rsidP="00142E54">
      <w:pPr>
        <w:pStyle w:val="NoSpacing"/>
        <w:tabs>
          <w:tab w:val="left" w:pos="851"/>
        </w:tabs>
        <w:rPr>
          <w:rFonts w:ascii="Times New Roman" w:hAnsi="Times New Roman"/>
          <w:sz w:val="24"/>
        </w:rPr>
      </w:pPr>
    </w:p>
    <w:p w:rsidR="00BC2FB0" w:rsidRPr="00764827" w:rsidRDefault="00BC2FB0" w:rsidP="00142E54">
      <w:pPr>
        <w:pStyle w:val="NoSpacing"/>
        <w:tabs>
          <w:tab w:val="left" w:pos="851"/>
        </w:tabs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  <w:sectPr w:rsidR="00BC2FB0" w:rsidSect="00615D0E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BC2FB0" w:rsidRPr="00142E54" w:rsidRDefault="00BC2FB0" w:rsidP="00142E54">
      <w:pPr>
        <w:pStyle w:val="NoSpacing"/>
        <w:shd w:val="clear" w:color="auto" w:fill="00FF0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UZUNLUKLARI ÖLÇME ÇALIŞMA KÂĞIDI</w:t>
      </w:r>
    </w:p>
    <w:p w:rsidR="00BC2FB0" w:rsidRDefault="00BC2FB0" w:rsidP="00E62BEE">
      <w:pPr>
        <w:pStyle w:val="NoSpacing"/>
        <w:ind w:left="1080"/>
        <w:rPr>
          <w:rFonts w:ascii="Times New Roman" w:hAnsi="Times New Roman"/>
          <w:sz w:val="24"/>
        </w:rPr>
      </w:pPr>
    </w:p>
    <w:p w:rsidR="00BC2FB0" w:rsidRPr="00142E54" w:rsidRDefault="00BC2FB0" w:rsidP="00142E54">
      <w:pPr>
        <w:pStyle w:val="NoSpacing"/>
        <w:numPr>
          <w:ilvl w:val="0"/>
          <w:numId w:val="1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Aşağıdaki çevirmeleri yapın.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231 cm = ….. m  ….. cm                               …….. cm = 7 m  7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549 cm = ….. m  ….. cm                               …….. cm = 7 m 67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397 cm = ….. m  ….. cm                               …….. cm = 3 m 92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401 cm = ….. m  ….. cm                               …….. cm = 1 m 81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999 cm = ….. m  ….. cm                               …….. cm = 1 m 86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101 cm = ….. m  ….. cm                               …….. cm = 5 m 15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411 cm = ….. m  ….. cm                               …….. cm = 3 m 84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652 cm = ….. m  ….. cm                               …….. cm = 2 m 99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330 cm = ….. m  ….. cm                               …….. cm = 8 m   6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794 cm = ….. m  ….. cm                               …….. cm = 5 m   9 cm </w:t>
      </w: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142E54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Pr="00142E54" w:rsidRDefault="00BC2FB0" w:rsidP="00142E54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BC2FB0" w:rsidRPr="004250BF" w:rsidRDefault="00BC2FB0" w:rsidP="00142E54">
      <w:pPr>
        <w:pStyle w:val="NoSpacing"/>
        <w:numPr>
          <w:ilvl w:val="0"/>
          <w:numId w:val="1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Aşağıda verilen işlemleri yapın.</w:t>
      </w:r>
    </w:p>
    <w:p w:rsidR="00BC2FB0" w:rsidRDefault="00BC2FB0" w:rsidP="004250BF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250BF">
      <w:pPr>
        <w:pStyle w:val="NoSpacing"/>
        <w:ind w:left="720"/>
        <w:rPr>
          <w:rFonts w:ascii="Times New Roman" w:hAnsi="Times New Roman"/>
          <w:sz w:val="24"/>
        </w:rPr>
      </w:pPr>
    </w:p>
    <w:p w:rsidR="00BC2FB0" w:rsidRDefault="00BC2FB0" w:rsidP="004250BF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3 m 18 cm                   4 m 92 cm                   7 m 72 cm                    3 m 03 cm</w:t>
      </w: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           </w:t>
      </w:r>
      <w:r w:rsidRPr="004250BF">
        <w:rPr>
          <w:rFonts w:ascii="Times New Roman" w:hAnsi="Times New Roman"/>
          <w:sz w:val="24"/>
          <w:u w:val="single"/>
        </w:rPr>
        <w:t xml:space="preserve">+ 1 m 56 cm     </w:t>
      </w:r>
      <w:r>
        <w:rPr>
          <w:rFonts w:ascii="Times New Roman" w:hAnsi="Times New Roman"/>
          <w:sz w:val="24"/>
        </w:rPr>
        <w:t xml:space="preserve">           </w:t>
      </w:r>
      <w:r w:rsidRPr="004250BF">
        <w:rPr>
          <w:rFonts w:ascii="Times New Roman" w:hAnsi="Times New Roman"/>
          <w:sz w:val="24"/>
          <w:u w:val="single"/>
        </w:rPr>
        <w:t xml:space="preserve">+ 3 m 08 cm    </w:t>
      </w:r>
      <w:r>
        <w:rPr>
          <w:rFonts w:ascii="Times New Roman" w:hAnsi="Times New Roman"/>
          <w:sz w:val="24"/>
        </w:rPr>
        <w:t xml:space="preserve">           </w:t>
      </w:r>
      <w:r w:rsidRPr="00BF220A">
        <w:rPr>
          <w:rFonts w:ascii="Times New Roman" w:hAnsi="Times New Roman"/>
          <w:sz w:val="24"/>
          <w:u w:val="single"/>
        </w:rPr>
        <w:t>+</w:t>
      </w:r>
      <w:r>
        <w:rPr>
          <w:rFonts w:ascii="Times New Roman" w:hAnsi="Times New Roman"/>
          <w:sz w:val="24"/>
          <w:u w:val="single"/>
        </w:rPr>
        <w:t xml:space="preserve"> </w:t>
      </w:r>
      <w:r w:rsidRPr="00BF220A">
        <w:rPr>
          <w:rFonts w:ascii="Times New Roman" w:hAnsi="Times New Roman"/>
          <w:sz w:val="24"/>
          <w:u w:val="single"/>
        </w:rPr>
        <w:t xml:space="preserve">2 m 18 cm  </w:t>
      </w:r>
      <w:r w:rsidRPr="00BF220A">
        <w:rPr>
          <w:rFonts w:ascii="Times New Roman" w:hAnsi="Times New Roman"/>
          <w:sz w:val="24"/>
        </w:rPr>
        <w:t xml:space="preserve">                </w:t>
      </w:r>
      <w:r w:rsidRPr="00BF220A">
        <w:rPr>
          <w:rFonts w:ascii="Times New Roman" w:hAnsi="Times New Roman"/>
          <w:sz w:val="24"/>
          <w:u w:val="single"/>
        </w:rPr>
        <w:t xml:space="preserve">+5 m 97 cm  </w:t>
      </w:r>
      <w:r w:rsidRPr="004250BF">
        <w:rPr>
          <w:rFonts w:ascii="Times New Roman" w:hAnsi="Times New Roman"/>
          <w:sz w:val="24"/>
          <w:u w:val="single"/>
        </w:rPr>
        <w:t xml:space="preserve">   </w:t>
      </w: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</w:rPr>
      </w:pPr>
      <w:r w:rsidRPr="00BF220A"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sz w:val="24"/>
        </w:rPr>
        <w:t xml:space="preserve">    6 m 73 cm                   9 m 05 cm                    5 m                               8 m 57 cm</w:t>
      </w: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          </w:t>
      </w:r>
      <w:r w:rsidRPr="00BF220A">
        <w:rPr>
          <w:rFonts w:ascii="Times New Roman" w:hAnsi="Times New Roman"/>
          <w:sz w:val="24"/>
          <w:u w:val="single"/>
        </w:rPr>
        <w:t xml:space="preserve">-  2 m 26 cm  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/>
          <w:sz w:val="24"/>
        </w:rPr>
        <w:t xml:space="preserve">           </w:t>
      </w:r>
      <w:r w:rsidRPr="00BF220A">
        <w:rPr>
          <w:rFonts w:ascii="Times New Roman" w:hAnsi="Times New Roman"/>
          <w:sz w:val="24"/>
          <w:u w:val="single"/>
        </w:rPr>
        <w:t xml:space="preserve">-7 m 64 cm </w:t>
      </w:r>
      <w:r w:rsidRPr="00BF220A">
        <w:rPr>
          <w:rFonts w:ascii="Times New Roman" w:hAnsi="Times New Roman"/>
          <w:sz w:val="24"/>
        </w:rPr>
        <w:t xml:space="preserve">                 </w:t>
      </w:r>
      <w:r w:rsidRPr="00BF220A">
        <w:rPr>
          <w:rFonts w:ascii="Times New Roman" w:hAnsi="Times New Roman"/>
          <w:sz w:val="24"/>
          <w:u w:val="single"/>
        </w:rPr>
        <w:t xml:space="preserve">- 2 m 38 cm  </w:t>
      </w:r>
      <w:r>
        <w:rPr>
          <w:rFonts w:ascii="Times New Roman" w:hAnsi="Times New Roman"/>
          <w:sz w:val="24"/>
        </w:rPr>
        <w:t xml:space="preserve">                </w:t>
      </w:r>
      <w:r w:rsidRPr="00BF220A">
        <w:rPr>
          <w:rFonts w:ascii="Times New Roman" w:hAnsi="Times New Roman"/>
          <w:sz w:val="24"/>
          <w:u w:val="single"/>
        </w:rPr>
        <w:t xml:space="preserve">- 4 m 19 cm                 </w:t>
      </w: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4250BF">
      <w:pPr>
        <w:pStyle w:val="NoSpacing"/>
        <w:rPr>
          <w:rFonts w:ascii="Times New Roman" w:hAnsi="Times New Roman"/>
          <w:sz w:val="24"/>
          <w:u w:val="single"/>
        </w:rPr>
      </w:pPr>
    </w:p>
    <w:p w:rsidR="00BC2FB0" w:rsidRDefault="00BC2FB0" w:rsidP="00512684">
      <w:bookmarkStart w:id="0" w:name="_GoBack"/>
      <w:bookmarkEnd w:id="0"/>
      <w:r>
        <w:t xml:space="preserve">www.sorubak.com   </w:t>
      </w:r>
    </w:p>
    <w:p w:rsidR="00BC2FB0" w:rsidRPr="00BF220A" w:rsidRDefault="00BC2FB0" w:rsidP="00512684">
      <w:pPr>
        <w:pStyle w:val="NoSpacing"/>
      </w:pPr>
    </w:p>
    <w:sectPr w:rsidR="00BC2FB0" w:rsidRPr="00BF220A" w:rsidSect="00142E54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690"/>
    <w:multiLevelType w:val="hybridMultilevel"/>
    <w:tmpl w:val="ACACB3EE"/>
    <w:lvl w:ilvl="0" w:tplc="61EE81D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555E84"/>
    <w:multiLevelType w:val="hybridMultilevel"/>
    <w:tmpl w:val="502646E4"/>
    <w:lvl w:ilvl="0" w:tplc="0E58A05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0D9956F9"/>
    <w:multiLevelType w:val="hybridMultilevel"/>
    <w:tmpl w:val="0B7288E6"/>
    <w:lvl w:ilvl="0" w:tplc="9F1EDEC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02220B2"/>
    <w:multiLevelType w:val="hybridMultilevel"/>
    <w:tmpl w:val="F834A4A0"/>
    <w:lvl w:ilvl="0" w:tplc="045C7E3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121609A6"/>
    <w:multiLevelType w:val="hybridMultilevel"/>
    <w:tmpl w:val="DEAE6E60"/>
    <w:lvl w:ilvl="0" w:tplc="411AEA7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FA1172D"/>
    <w:multiLevelType w:val="hybridMultilevel"/>
    <w:tmpl w:val="62E08F6E"/>
    <w:lvl w:ilvl="0" w:tplc="2D30F36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A511537"/>
    <w:multiLevelType w:val="hybridMultilevel"/>
    <w:tmpl w:val="C91821C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FF72C2"/>
    <w:multiLevelType w:val="hybridMultilevel"/>
    <w:tmpl w:val="584021D8"/>
    <w:lvl w:ilvl="0" w:tplc="C29699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587E41"/>
    <w:multiLevelType w:val="hybridMultilevel"/>
    <w:tmpl w:val="4C72338A"/>
    <w:lvl w:ilvl="0" w:tplc="B568DCC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9936F92"/>
    <w:multiLevelType w:val="hybridMultilevel"/>
    <w:tmpl w:val="8414659A"/>
    <w:lvl w:ilvl="0" w:tplc="4932854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F14288D"/>
    <w:multiLevelType w:val="hybridMultilevel"/>
    <w:tmpl w:val="72F0EC0C"/>
    <w:lvl w:ilvl="0" w:tplc="4A02A1F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1B1715C"/>
    <w:multiLevelType w:val="hybridMultilevel"/>
    <w:tmpl w:val="C6FEA1AA"/>
    <w:lvl w:ilvl="0" w:tplc="E0D012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63A0919"/>
    <w:multiLevelType w:val="hybridMultilevel"/>
    <w:tmpl w:val="A95821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F47CB8"/>
    <w:multiLevelType w:val="hybridMultilevel"/>
    <w:tmpl w:val="95AEA81A"/>
    <w:lvl w:ilvl="0" w:tplc="1DD2431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9C30C0D"/>
    <w:multiLevelType w:val="hybridMultilevel"/>
    <w:tmpl w:val="702810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1"/>
  </w:num>
  <w:num w:numId="5">
    <w:abstractNumId w:val="14"/>
  </w:num>
  <w:num w:numId="6">
    <w:abstractNumId w:val="13"/>
  </w:num>
  <w:num w:numId="7">
    <w:abstractNumId w:val="8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  <w:num w:numId="12">
    <w:abstractNumId w:val="5"/>
  </w:num>
  <w:num w:numId="13">
    <w:abstractNumId w:val="3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9E4"/>
    <w:rsid w:val="000B5DEE"/>
    <w:rsid w:val="00142E54"/>
    <w:rsid w:val="00147981"/>
    <w:rsid w:val="0016613E"/>
    <w:rsid w:val="001E0552"/>
    <w:rsid w:val="003C033A"/>
    <w:rsid w:val="003F0071"/>
    <w:rsid w:val="00421D37"/>
    <w:rsid w:val="004250BF"/>
    <w:rsid w:val="004B7A37"/>
    <w:rsid w:val="004D14BB"/>
    <w:rsid w:val="004D38F4"/>
    <w:rsid w:val="00512684"/>
    <w:rsid w:val="0053035C"/>
    <w:rsid w:val="005C33D1"/>
    <w:rsid w:val="00615D0E"/>
    <w:rsid w:val="006505C8"/>
    <w:rsid w:val="00674A3A"/>
    <w:rsid w:val="007449BF"/>
    <w:rsid w:val="00764827"/>
    <w:rsid w:val="008472B0"/>
    <w:rsid w:val="009104A6"/>
    <w:rsid w:val="009406D3"/>
    <w:rsid w:val="00961379"/>
    <w:rsid w:val="00A80D65"/>
    <w:rsid w:val="00B330F4"/>
    <w:rsid w:val="00B74A91"/>
    <w:rsid w:val="00BC2FB0"/>
    <w:rsid w:val="00BF220A"/>
    <w:rsid w:val="00C375A0"/>
    <w:rsid w:val="00C45819"/>
    <w:rsid w:val="00C6227D"/>
    <w:rsid w:val="00CA2654"/>
    <w:rsid w:val="00D507DD"/>
    <w:rsid w:val="00DA24FB"/>
    <w:rsid w:val="00E179E4"/>
    <w:rsid w:val="00E62BEE"/>
    <w:rsid w:val="00E93986"/>
    <w:rsid w:val="00FB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3D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21D37"/>
    <w:rPr>
      <w:lang w:eastAsia="en-US"/>
    </w:rPr>
  </w:style>
  <w:style w:type="table" w:styleId="TableGrid">
    <w:name w:val="Table Grid"/>
    <w:basedOn w:val="TableNormal"/>
    <w:uiPriority w:val="99"/>
    <w:rsid w:val="00DA24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F220A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33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471</Words>
  <Characters>2690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BİRSEN</cp:lastModifiedBy>
  <cp:revision>3</cp:revision>
  <cp:lastPrinted>2015-07-19T22:10:00Z</cp:lastPrinted>
  <dcterms:created xsi:type="dcterms:W3CDTF">2015-07-19T22:10:00Z</dcterms:created>
  <dcterms:modified xsi:type="dcterms:W3CDTF">2015-07-22T20:15:00Z</dcterms:modified>
</cp:coreProperties>
</file>